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C68C0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Simon BACTON</w:t>
      </w:r>
      <w:r>
        <w:rPr>
          <w:rFonts w:ascii="Times New Roman" w:hAnsi="Times New Roman" w:cs="Times New Roman"/>
        </w:rPr>
        <w:t xml:space="preserve">       (fl.1483)</w:t>
      </w:r>
    </w:p>
    <w:p w14:paraId="1E2B5DED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Yarmouth, Norfolk. Merchant.</w:t>
      </w:r>
    </w:p>
    <w:p w14:paraId="00BF0E37" w14:textId="77777777" w:rsidR="004E4B9B" w:rsidRDefault="004E4B9B" w:rsidP="004E4B9B">
      <w:pPr>
        <w:rPr>
          <w:rFonts w:ascii="Times New Roman" w:hAnsi="Times New Roman" w:cs="Times New Roman"/>
        </w:rPr>
      </w:pPr>
    </w:p>
    <w:p w14:paraId="3C91018A" w14:textId="77777777" w:rsidR="004E4B9B" w:rsidRDefault="004E4B9B" w:rsidP="004E4B9B">
      <w:pPr>
        <w:rPr>
          <w:rFonts w:ascii="Times New Roman" w:hAnsi="Times New Roman" w:cs="Times New Roman"/>
        </w:rPr>
      </w:pPr>
    </w:p>
    <w:p w14:paraId="21F4CF65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Philip Curson(q.v.) brought a plaint of debt against him, Thomas Parker</w:t>
      </w:r>
    </w:p>
    <w:p w14:paraId="47C526D7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Buckenham Ferry(q.v.), Thomas Haryngton of Little Walsingham(q.v.), </w:t>
      </w:r>
    </w:p>
    <w:p w14:paraId="716FD514" w14:textId="77777777" w:rsidR="004E4B9B" w:rsidRDefault="004E4B9B" w:rsidP="004E4B9B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Oliver Calthorp of Booton(q.v.) and Peter Bayfeld of Cawston(q.v.).</w:t>
      </w:r>
    </w:p>
    <w:p w14:paraId="6A4E4B56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8AD11CF" w14:textId="77777777" w:rsidR="004E4B9B" w:rsidRDefault="004E4B9B" w:rsidP="004E4B9B">
      <w:pPr>
        <w:rPr>
          <w:rFonts w:ascii="Times New Roman" w:hAnsi="Times New Roman" w:cs="Times New Roman"/>
        </w:rPr>
      </w:pPr>
    </w:p>
    <w:p w14:paraId="02911DCD" w14:textId="77777777" w:rsidR="004E4B9B" w:rsidRDefault="004E4B9B" w:rsidP="004E4B9B">
      <w:pPr>
        <w:rPr>
          <w:rFonts w:ascii="Times New Roman" w:hAnsi="Times New Roman" w:cs="Times New Roman"/>
        </w:rPr>
      </w:pPr>
    </w:p>
    <w:p w14:paraId="1430EEA8" w14:textId="77777777" w:rsidR="004E4B9B" w:rsidRDefault="004E4B9B" w:rsidP="004E4B9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2019</w:t>
      </w:r>
    </w:p>
    <w:p w14:paraId="4839F9CE" w14:textId="77777777" w:rsidR="006B2F86" w:rsidRPr="00E71FC3" w:rsidRDefault="004E4B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00B04" w14:textId="77777777" w:rsidR="004E4B9B" w:rsidRDefault="004E4B9B" w:rsidP="00E71FC3">
      <w:r>
        <w:separator/>
      </w:r>
    </w:p>
  </w:endnote>
  <w:endnote w:type="continuationSeparator" w:id="0">
    <w:p w14:paraId="164D90A9" w14:textId="77777777" w:rsidR="004E4B9B" w:rsidRDefault="004E4B9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1E78B" w14:textId="77777777" w:rsidR="00E71FC3" w:rsidRPr="00E71FC3" w:rsidRDefault="00577BD5">
    <w:pPr>
      <w:pStyle w:val="Footer"/>
    </w:pPr>
    <w:r>
      <w:t xml:space="preserve">Compliation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1238F" w14:textId="77777777" w:rsidR="004E4B9B" w:rsidRDefault="004E4B9B" w:rsidP="00E71FC3">
      <w:r>
        <w:separator/>
      </w:r>
    </w:p>
  </w:footnote>
  <w:footnote w:type="continuationSeparator" w:id="0">
    <w:p w14:paraId="641B4B8A" w14:textId="77777777" w:rsidR="004E4B9B" w:rsidRDefault="004E4B9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B9B"/>
    <w:rsid w:val="001A7C09"/>
    <w:rsid w:val="004E4B9B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D39C"/>
  <w15:chartTrackingRefBased/>
  <w15:docId w15:val="{207A5AC7-228F-4952-8797-DBDB8413F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B9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2019-11-26T20:23:00Z</dcterms:created>
  <dcterms:modified xsi:type="dcterms:W3CDTF">2019-11-26T20:23:00Z</dcterms:modified>
</cp:coreProperties>
</file>